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便利店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我要开便利店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1、我要开便利店申请表单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1643A7"/>
    <w:rsid w:val="299F071B"/>
    <w:rsid w:val="2CCE46F3"/>
    <w:rsid w:val="2D3923C9"/>
    <w:rsid w:val="33D25FC5"/>
    <w:rsid w:val="356E5F92"/>
    <w:rsid w:val="36B93681"/>
    <w:rsid w:val="378659D2"/>
    <w:rsid w:val="388574D4"/>
    <w:rsid w:val="39572C8A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63E7025"/>
    <w:rsid w:val="76F37C6B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